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B6CB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0A76D67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21CD238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B9AB53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EE6818" w14:textId="77777777" w:rsidR="008D7BA3" w:rsidRDefault="008D7BA3" w:rsidP="008D7BA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Symond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41C2B7F" w14:textId="77777777" w:rsidR="008D7BA3" w:rsidRDefault="008D7BA3" w:rsidP="008D7BA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7BD8B9D" w14:textId="77777777" w:rsidR="008D7BA3" w:rsidRDefault="008D7BA3" w:rsidP="008D7BA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DA1F634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EFF96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4FD70B" w14:textId="77777777" w:rsidR="008D7BA3" w:rsidRDefault="008D7BA3" w:rsidP="008D7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p w14:paraId="4B311E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9B12" w14:textId="77777777" w:rsidR="008D7BA3" w:rsidRDefault="008D7BA3" w:rsidP="009139A6">
      <w:r>
        <w:separator/>
      </w:r>
    </w:p>
  </w:endnote>
  <w:endnote w:type="continuationSeparator" w:id="0">
    <w:p w14:paraId="08ED4B56" w14:textId="77777777" w:rsidR="008D7BA3" w:rsidRDefault="008D7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F0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58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15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CDC7" w14:textId="77777777" w:rsidR="008D7BA3" w:rsidRDefault="008D7BA3" w:rsidP="009139A6">
      <w:r>
        <w:separator/>
      </w:r>
    </w:p>
  </w:footnote>
  <w:footnote w:type="continuationSeparator" w:id="0">
    <w:p w14:paraId="4DA76024" w14:textId="77777777" w:rsidR="008D7BA3" w:rsidRDefault="008D7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BA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7BA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2E4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BA3"/>
    <w:rsid w:val="000666E0"/>
    <w:rsid w:val="002510B7"/>
    <w:rsid w:val="005C130B"/>
    <w:rsid w:val="00826F5C"/>
    <w:rsid w:val="008D7BA3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A7F91"/>
  <w15:chartTrackingRefBased/>
  <w15:docId w15:val="{C90F6C64-E38A-4BA5-9195-9A73DD64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2022-01-18T16:19:00Z</dcterms:created>
  <dcterms:modified xsi:type="dcterms:W3CDTF">2022-01-18T16:20:00Z</dcterms:modified>
</cp:coreProperties>
</file>